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0" w:right="17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AV‐PE‐FA‐34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PESCHIERA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GARDA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6" w:right="16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1632127,522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31" w:right="16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5031873,877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4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6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757" w:right="17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AV‐PE‐FA‐34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4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1°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Campagna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070" w:right="205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11.29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070" w:right="205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11.37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64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Pioviggine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4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77" w:right="21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tcBorders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08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7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10" w:right="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9" w:right="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9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left="109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truccio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5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4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9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57" w:right="1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gridSpan w:val="2"/>
            <w:tcBorders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Gallinella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d'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cqua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9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53" w:type="dxa"/>
            <w:gridSpan w:val="17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6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6" w:hRule="exact"/>
        </w:trPr>
        <w:tc>
          <w:tcPr>
            <w:tcW w:w="559" w:type="dxa"/>
            <w:tcBorders>
              <w:top w:val="single" w:sz="8.960" w:space="0" w:color="000000"/>
              <w:bottom w:val="single" w:sz="4.64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5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39840" w:space="0" w:color="000000"/>
              <w:bottom w:val="single" w:sz="4.64008" w:space="0" w:color="000000"/>
              <w:left w:val="single" w:sz="12.32008" w:space="0" w:color="000000"/>
              <w:right w:val="single" w:sz="12.31984" w:space="0" w:color="000000"/>
            </w:tcBorders>
            <w:shd w:val="clear" w:color="auto" w:fill="00B04F"/>
          </w:tcPr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0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12.32008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4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12.31984" w:space="0" w:color="000000"/>
            </w:tcBorders>
            <w:shd w:val="clear" w:color="auto" w:fill="00B04F"/>
          </w:tcPr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68" w:lineRule="exact"/>
              <w:ind w:left="113" w:right="-87" w:firstLine="3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12.32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Turdus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12.32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12.31984" w:space="0" w:color="000000"/>
            </w:tcBorders>
          </w:tcPr>
          <w:p>
            <w:pPr>
              <w:spacing w:before="0" w:after="0" w:line="268" w:lineRule="exact"/>
              <w:ind w:right="-3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12.32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atricapilla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12.32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12.32008" w:space="0" w:color="000000"/>
              <w:right w:val="single" w:sz="12.31984" w:space="0" w:color="000000"/>
            </w:tcBorders>
          </w:tcPr>
          <w:p>
            <w:pPr>
              <w:spacing w:before="0" w:after="0" w:line="268" w:lineRule="exact"/>
              <w:ind w:right="-3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12.32008" w:space="0" w:color="000000"/>
              <w:right w:val="single" w:sz="12.32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12.32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Hirundo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12.32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39840" w:space="0" w:color="000000"/>
              <w:left w:val="single" w:sz="12.32008" w:space="0" w:color="000000"/>
              <w:right w:val="single" w:sz="12.31984" w:space="0" w:color="000000"/>
            </w:tcBorders>
          </w:tcPr>
          <w:p>
            <w:pPr>
              <w:spacing w:before="0" w:after="0" w:line="267" w:lineRule="exact"/>
              <w:ind w:right="-3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08" w:space="0" w:color="000000"/>
              <w:left w:val="single" w:sz="12.32008" w:space="0" w:color="000000"/>
              <w:right w:val="single" w:sz="12.32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Verdone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08" w:space="0" w:color="000000"/>
              <w:left w:val="single" w:sz="12.32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Carduelis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oris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12.32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08" w:space="0" w:color="000000"/>
              <w:left w:val="single" w:sz="12.32008" w:space="0" w:color="000000"/>
              <w:right w:val="single" w:sz="12.31984" w:space="0" w:color="000000"/>
            </w:tcBorders>
          </w:tcPr>
          <w:p>
            <w:pPr>
              <w:spacing w:before="0" w:after="0" w:line="268" w:lineRule="exact"/>
              <w:ind w:right="-4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" w:space="0" w:color="000000"/>
              <w:left w:val="single" w:sz="12.32008" w:space="0" w:color="000000"/>
              <w:right w:val="single" w:sz="12.32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Balestruccio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" w:space="0" w:color="000000"/>
              <w:left w:val="single" w:sz="12.32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Delichon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urb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cum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12.32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" w:space="0" w:color="000000"/>
              <w:left w:val="single" w:sz="12.32008" w:space="0" w:color="000000"/>
              <w:right w:val="single" w:sz="12.31984" w:space="0" w:color="000000"/>
            </w:tcBorders>
          </w:tcPr>
          <w:p>
            <w:pPr>
              <w:spacing w:before="0" w:after="0" w:line="267" w:lineRule="exact"/>
              <w:ind w:right="-3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12.32008" w:space="0" w:color="000000"/>
              <w:right w:val="single" w:sz="12.32008" w:space="0" w:color="000000"/>
            </w:tcBorders>
          </w:tcPr>
          <w:p>
            <w:pPr>
              <w:spacing w:before="0" w:after="0" w:line="268" w:lineRule="exact"/>
              <w:ind w:left="-20" w:right="-200"/>
              <w:jc w:val="left"/>
              <w:tabs>
                <w:tab w:pos="2580" w:val="left"/>
              </w:tabs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ab/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12.32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9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olumba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umbus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12.32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12.32008" w:space="0" w:color="000000"/>
              <w:right w:val="single" w:sz="12.31984" w:space="0" w:color="000000"/>
            </w:tcBorders>
          </w:tcPr>
          <w:p>
            <w:pPr>
              <w:spacing w:before="0" w:after="0" w:line="268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1" w:right="-188"/>
              <w:jc w:val="left"/>
              <w:tabs>
                <w:tab w:pos="2580" w:val="left"/>
              </w:tabs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ab/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right="-11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260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Gallinella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d'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cqua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allinula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chloropus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7" w:lineRule="exact"/>
              <w:ind w:right="-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8" w:hRule="exact"/>
        </w:trPr>
        <w:tc>
          <w:tcPr>
            <w:tcW w:w="2609" w:type="dxa"/>
            <w:tcBorders>
              <w:top w:val="single" w:sz="4.6400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Stur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vulg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0" w:after="0" w:line="268" w:lineRule="exact"/>
              <w:ind w:right="-11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2" w:after="0" w:line="240" w:lineRule="auto"/>
              <w:ind w:left="17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57" w:after="0" w:line="240" w:lineRule="auto"/>
              <w:ind w:left="2123" w:right="2122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25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95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8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2186" w:right="2185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71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3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1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2059" w:right="2058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1,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0"/>
                <w:b/>
                <w:bCs/>
              </w:rPr>
              <w:t>69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41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4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059" w:right="2058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0,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0"/>
                <w:b/>
                <w:bCs/>
              </w:rPr>
              <w:t>77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</w:tbl>
    <w:sectPr>
      <w:pgMar w:header="719" w:footer="0" w:top="2540" w:bottom="280" w:left="900" w:right="88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250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249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248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247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246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245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2021-02-15T12:11:00Z</dcterms:created>
  <dcterms:modified xsi:type="dcterms:W3CDTF">2021-02-15T12:11:00Z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